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18" w:rsidRDefault="002F7018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2F7018" w:rsidRDefault="002F701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решения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Совета депутатов муниципального образования «Балезинский район»</w:t>
      </w:r>
    </w:p>
    <w:p w:rsidR="002F7018" w:rsidRDefault="002F7018" w:rsidP="006D2F31">
      <w:pPr>
        <w:ind w:firstLine="5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передаче осуществления части полномочий по решению вопросов местного значения»</w:t>
      </w:r>
    </w:p>
    <w:p w:rsidR="002F7018" w:rsidRDefault="002F7018">
      <w:pPr>
        <w:rPr>
          <w:rFonts w:ascii="Times New Roman" w:hAnsi="Times New Roman"/>
          <w:sz w:val="28"/>
        </w:rPr>
      </w:pPr>
    </w:p>
    <w:p w:rsidR="002F7018" w:rsidRDefault="002F7018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Законом Удмуртской Республики от 13.07.2005 г. № 42-РЗ «О местном самоуправлении в Удмуртской Республике» подготовлен проект решения Совета депутатов муниципального образования «Балезинский район».</w:t>
      </w:r>
    </w:p>
    <w:p w:rsidR="002F7018" w:rsidRDefault="002F7018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ч. 4 ст.15 Федерального закона от 06.10.2003 г. № 131-ФЗ «Об общих принципах организации местного самоуправления в Российской Федерации» 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значения.</w:t>
      </w:r>
    </w:p>
    <w:p w:rsidR="002F7018" w:rsidRDefault="002F7018">
      <w:pPr>
        <w:suppressAutoHyphens/>
        <w:ind w:left="-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Администрация района передает Администрации муниципального образования "Кожильское" осуществление части полномочии по текущему содержанию (ремонту) систем водоснабжения в населенных пунктах с. Балезино, д.Быдыпи, д.Шолоково, за исключением полномочии по  паспортизации, проектирования, строительства, капитального ремонта, реконструкции систем водоснабжения.</w:t>
      </w:r>
    </w:p>
    <w:p w:rsidR="002F7018" w:rsidRDefault="002F7018">
      <w:pPr>
        <w:suppressAutoHyphens/>
        <w:ind w:left="-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А также на основании письма № 30 от 28.01.2020 г. от Главы муниципального образовании "Кожильское" А.Н. Головковой о просьбе передать полномочия.</w:t>
      </w:r>
    </w:p>
    <w:p w:rsidR="002F7018" w:rsidRDefault="002F7018">
      <w:pPr>
        <w:suppressAutoHyphens/>
        <w:ind w:left="-360"/>
        <w:jc w:val="both"/>
        <w:rPr>
          <w:rFonts w:ascii="Times New Roman" w:hAnsi="Times New Roman"/>
          <w:sz w:val="28"/>
        </w:rPr>
      </w:pPr>
    </w:p>
    <w:p w:rsidR="002F7018" w:rsidRDefault="002F7018">
      <w:pPr>
        <w:suppressAutoHyphens/>
        <w:ind w:left="-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2F7018" w:rsidRDefault="002F7018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2F7018" w:rsidRDefault="002F7018">
      <w:pPr>
        <w:ind w:firstLine="720"/>
        <w:jc w:val="both"/>
        <w:rPr>
          <w:rFonts w:ascii="Times New Roman" w:hAnsi="Times New Roman"/>
          <w:sz w:val="28"/>
        </w:rPr>
      </w:pPr>
    </w:p>
    <w:p w:rsidR="002F7018" w:rsidRDefault="002F701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2F7018" w:rsidRDefault="002F7018">
      <w:pPr>
        <w:jc w:val="both"/>
        <w:rPr>
          <w:rFonts w:ascii="Times New Roman" w:hAnsi="Times New Roman"/>
          <w:sz w:val="28"/>
        </w:rPr>
      </w:pPr>
    </w:p>
    <w:p w:rsidR="002F7018" w:rsidRDefault="002F701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</w:t>
      </w:r>
    </w:p>
    <w:p w:rsidR="002F7018" w:rsidRDefault="002F701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муниципального</w:t>
      </w:r>
    </w:p>
    <w:p w:rsidR="002F7018" w:rsidRDefault="002F7018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«Балезинский район»</w:t>
      </w:r>
      <w:r>
        <w:rPr>
          <w:rFonts w:ascii="Times New Roman" w:hAnsi="Times New Roman"/>
          <w:sz w:val="28"/>
        </w:rPr>
        <w:tab/>
        <w:t xml:space="preserve">                         С.А.Кирющенков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</w:t>
      </w:r>
    </w:p>
    <w:p w:rsidR="002F7018" w:rsidRDefault="002F7018">
      <w:pPr>
        <w:jc w:val="center"/>
        <w:rPr>
          <w:rFonts w:ascii="Times New Roman" w:hAnsi="Times New Roman"/>
          <w:sz w:val="28"/>
        </w:rPr>
      </w:pPr>
    </w:p>
    <w:p w:rsidR="002F7018" w:rsidRDefault="002F7018">
      <w:pPr>
        <w:jc w:val="both"/>
        <w:rPr>
          <w:rFonts w:ascii="Times New Roman" w:hAnsi="Times New Roman"/>
          <w:sz w:val="28"/>
        </w:rPr>
      </w:pPr>
    </w:p>
    <w:sectPr w:rsidR="002F7018" w:rsidSect="00B44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0FA"/>
    <w:rsid w:val="002F7018"/>
    <w:rsid w:val="006D2F31"/>
    <w:rsid w:val="009222D4"/>
    <w:rsid w:val="00B4416C"/>
    <w:rsid w:val="00EA6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User380</cp:lastModifiedBy>
  <cp:revision>2</cp:revision>
  <cp:lastPrinted>2020-02-13T11:16:00Z</cp:lastPrinted>
  <dcterms:created xsi:type="dcterms:W3CDTF">2020-02-13T11:13:00Z</dcterms:created>
  <dcterms:modified xsi:type="dcterms:W3CDTF">2020-02-13T11:18:00Z</dcterms:modified>
</cp:coreProperties>
</file>